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4EA26" w14:textId="215C2061" w:rsidR="0043381B" w:rsidRDefault="0043381B" w:rsidP="004338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SWYFT</w:t>
      </w:r>
      <w:r w:rsidR="00C800F2">
        <w:rPr>
          <w:rFonts w:ascii="Times New Roman" w:hAnsi="Times New Roman" w:cs="Times New Roman"/>
          <w:u w:val="single"/>
        </w:rPr>
        <w:t>(</w:t>
      </w:r>
      <w:proofErr w:type="gramStart"/>
      <w:r w:rsidR="00C800F2">
        <w:rPr>
          <w:rFonts w:ascii="Times New Roman" w:hAnsi="Times New Roman" w:cs="Times New Roman"/>
          <w:u w:val="single"/>
        </w:rPr>
        <w:t>SWYFTE)</w:t>
      </w:r>
      <w:r>
        <w:rPr>
          <w:rFonts w:ascii="Times New Roman" w:hAnsi="Times New Roman" w:cs="Times New Roman"/>
        </w:rPr>
        <w:t xml:space="preserve">   </w:t>
      </w:r>
      <w:proofErr w:type="gramEnd"/>
      <w:r>
        <w:rPr>
          <w:rFonts w:ascii="Times New Roman" w:hAnsi="Times New Roman" w:cs="Times New Roman"/>
        </w:rPr>
        <w:t xml:space="preserve">   (fl.1484)</w:t>
      </w:r>
    </w:p>
    <w:p w14:paraId="20179AC2" w14:textId="77777777" w:rsidR="0043381B" w:rsidRDefault="0043381B" w:rsidP="004338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Lichfield, Staffordshire. Mercer.</w:t>
      </w:r>
    </w:p>
    <w:p w14:paraId="4498D972" w14:textId="77777777" w:rsidR="0043381B" w:rsidRDefault="0043381B" w:rsidP="0043381B">
      <w:pPr>
        <w:rPr>
          <w:rFonts w:ascii="Times New Roman" w:hAnsi="Times New Roman" w:cs="Times New Roman"/>
        </w:rPr>
      </w:pPr>
    </w:p>
    <w:p w14:paraId="36DAC381" w14:textId="77777777" w:rsidR="0043381B" w:rsidRDefault="0043381B" w:rsidP="0043381B">
      <w:pPr>
        <w:rPr>
          <w:rFonts w:ascii="Times New Roman" w:hAnsi="Times New Roman" w:cs="Times New Roman"/>
        </w:rPr>
      </w:pPr>
    </w:p>
    <w:p w14:paraId="018B0495" w14:textId="77777777" w:rsidR="0043381B" w:rsidRDefault="0043381B" w:rsidP="004338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Broke of London, grocer(q.v.), brought a plaint of debt execution against </w:t>
      </w:r>
    </w:p>
    <w:p w14:paraId="4D3B7E00" w14:textId="77777777" w:rsidR="0043381B" w:rsidRDefault="0043381B" w:rsidP="004338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him.</w:t>
      </w:r>
    </w:p>
    <w:p w14:paraId="7E5DB6D7" w14:textId="511F4CA5" w:rsidR="0043381B" w:rsidRDefault="0043381B" w:rsidP="004338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14:paraId="0D7FAFC1" w14:textId="77777777" w:rsidR="00C800F2" w:rsidRDefault="00C800F2" w:rsidP="00C800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Fyssher</w:t>
      </w:r>
      <w:proofErr w:type="spellEnd"/>
      <w:r>
        <w:rPr>
          <w:rFonts w:ascii="Times New Roman" w:hAnsi="Times New Roman" w:cs="Times New Roman"/>
        </w:rPr>
        <w:t>, junior, of London, mercer(q.v.), brought a plaint of debt against</w:t>
      </w:r>
    </w:p>
    <w:p w14:paraId="7686276C" w14:textId="77777777" w:rsidR="00C800F2" w:rsidRDefault="00C800F2" w:rsidP="00C800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him and Thomas </w:t>
      </w:r>
      <w:proofErr w:type="spellStart"/>
      <w:r>
        <w:rPr>
          <w:rFonts w:ascii="Times New Roman" w:hAnsi="Times New Roman" w:cs="Times New Roman"/>
        </w:rPr>
        <w:t>Malyn</w:t>
      </w:r>
      <w:proofErr w:type="spellEnd"/>
      <w:r>
        <w:rPr>
          <w:rFonts w:ascii="Times New Roman" w:hAnsi="Times New Roman" w:cs="Times New Roman"/>
        </w:rPr>
        <w:t xml:space="preserve"> of Lichfield(q.v.).</w:t>
      </w:r>
    </w:p>
    <w:p w14:paraId="38CC37A6" w14:textId="13A34FCD" w:rsidR="00C800F2" w:rsidRDefault="00C800F2" w:rsidP="00C800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6463F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C3C5089" w14:textId="77777777" w:rsidR="0043381B" w:rsidRDefault="0043381B" w:rsidP="0043381B">
      <w:pPr>
        <w:rPr>
          <w:rFonts w:ascii="Times New Roman" w:hAnsi="Times New Roman" w:cs="Times New Roman"/>
        </w:rPr>
      </w:pPr>
    </w:p>
    <w:p w14:paraId="60EA907A" w14:textId="77777777" w:rsidR="0043381B" w:rsidRDefault="0043381B" w:rsidP="0043381B">
      <w:pPr>
        <w:rPr>
          <w:rFonts w:ascii="Times New Roman" w:hAnsi="Times New Roman" w:cs="Times New Roman"/>
        </w:rPr>
      </w:pPr>
    </w:p>
    <w:p w14:paraId="21B58A23" w14:textId="6652F37D" w:rsidR="0043381B" w:rsidRDefault="0043381B" w:rsidP="004338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April 2016</w:t>
      </w:r>
    </w:p>
    <w:p w14:paraId="175402D7" w14:textId="2DE07250" w:rsidR="00C800F2" w:rsidRDefault="00C800F2" w:rsidP="004338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March 2018</w:t>
      </w:r>
      <w:bookmarkStart w:id="0" w:name="_GoBack"/>
      <w:bookmarkEnd w:id="0"/>
    </w:p>
    <w:p w14:paraId="4C81372F" w14:textId="77777777" w:rsidR="006B2F86" w:rsidRPr="00E71FC3" w:rsidRDefault="00C800F2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89AFAD" w14:textId="77777777" w:rsidR="0043381B" w:rsidRDefault="0043381B" w:rsidP="00E71FC3">
      <w:r>
        <w:separator/>
      </w:r>
    </w:p>
  </w:endnote>
  <w:endnote w:type="continuationSeparator" w:id="0">
    <w:p w14:paraId="54DA6784" w14:textId="77777777" w:rsidR="0043381B" w:rsidRDefault="0043381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34A9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ED115" w14:textId="77777777" w:rsidR="0043381B" w:rsidRDefault="0043381B" w:rsidP="00E71FC3">
      <w:r>
        <w:separator/>
      </w:r>
    </w:p>
  </w:footnote>
  <w:footnote w:type="continuationSeparator" w:id="0">
    <w:p w14:paraId="21123740" w14:textId="77777777" w:rsidR="0043381B" w:rsidRDefault="0043381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81B"/>
    <w:rsid w:val="001A7C09"/>
    <w:rsid w:val="0043381B"/>
    <w:rsid w:val="00577BD5"/>
    <w:rsid w:val="00656CBA"/>
    <w:rsid w:val="006A1F77"/>
    <w:rsid w:val="00733BE7"/>
    <w:rsid w:val="00AB52E8"/>
    <w:rsid w:val="00B16D3F"/>
    <w:rsid w:val="00BB41AC"/>
    <w:rsid w:val="00C800F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296AE"/>
  <w15:chartTrackingRefBased/>
  <w15:docId w15:val="{8C3639F0-5DA8-44A8-986F-B883055A1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3381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800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2017-04-20T21:04:00Z</dcterms:created>
  <dcterms:modified xsi:type="dcterms:W3CDTF">2018-03-09T08:11:00Z</dcterms:modified>
</cp:coreProperties>
</file>